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49A34" w14:textId="77777777" w:rsidR="00AA2027" w:rsidRDefault="00AA2027" w:rsidP="00AA20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HEPYNG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550C9F58" w14:textId="77777777" w:rsidR="00AA2027" w:rsidRDefault="00AA2027" w:rsidP="00AA20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49E6BB" w14:textId="77777777" w:rsidR="00AA2027" w:rsidRDefault="00AA2027" w:rsidP="00AA20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258621" w14:textId="77777777" w:rsidR="00AA2027" w:rsidRDefault="00AA2027" w:rsidP="00AA20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trespass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Priulle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of  </w:t>
      </w:r>
      <w:proofErr w:type="spellStart"/>
      <w:r>
        <w:rPr>
          <w:rFonts w:ascii="Times New Roman" w:hAnsi="Times New Roman" w:cs="Times New Roman"/>
          <w:sz w:val="24"/>
          <w:szCs w:val="24"/>
        </w:rPr>
        <w:t>Bardfield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Essex(q.v.), and</w:t>
      </w:r>
    </w:p>
    <w:p w14:paraId="50974C92" w14:textId="77777777" w:rsidR="00AA2027" w:rsidRPr="00967BB9" w:rsidRDefault="00AA2027" w:rsidP="00AA20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Colet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Bardfield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76159CD" w14:textId="77777777" w:rsidR="00AA2027" w:rsidRDefault="00AA2027" w:rsidP="00AA20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CBEE25E" w14:textId="77777777" w:rsidR="00AA2027" w:rsidRDefault="00AA2027" w:rsidP="00AA20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FF0245" w14:textId="77777777" w:rsidR="00AA2027" w:rsidRDefault="00AA2027" w:rsidP="00AA20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06EDE7" w14:textId="77777777" w:rsidR="00AA2027" w:rsidRDefault="00AA2027" w:rsidP="00AA20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4CBD696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4126C" w14:textId="77777777" w:rsidR="00AA2027" w:rsidRDefault="00AA2027" w:rsidP="009139A6">
      <w:r>
        <w:separator/>
      </w:r>
    </w:p>
  </w:endnote>
  <w:endnote w:type="continuationSeparator" w:id="0">
    <w:p w14:paraId="65B87731" w14:textId="77777777" w:rsidR="00AA2027" w:rsidRDefault="00AA20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BE7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85DF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105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182F1" w14:textId="77777777" w:rsidR="00AA2027" w:rsidRDefault="00AA2027" w:rsidP="009139A6">
      <w:r>
        <w:separator/>
      </w:r>
    </w:p>
  </w:footnote>
  <w:footnote w:type="continuationSeparator" w:id="0">
    <w:p w14:paraId="5C030284" w14:textId="77777777" w:rsidR="00AA2027" w:rsidRDefault="00AA20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EDC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462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1A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027"/>
    <w:rsid w:val="000666E0"/>
    <w:rsid w:val="002510B7"/>
    <w:rsid w:val="005C130B"/>
    <w:rsid w:val="00826F5C"/>
    <w:rsid w:val="009139A6"/>
    <w:rsid w:val="009448BB"/>
    <w:rsid w:val="00A3176C"/>
    <w:rsid w:val="00AA2027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7954A"/>
  <w15:chartTrackingRefBased/>
  <w15:docId w15:val="{6AF16607-EC4C-4D12-92B0-D728F7C7C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A20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2022-06-27T07:08:00Z</dcterms:created>
  <dcterms:modified xsi:type="dcterms:W3CDTF">2022-06-27T07:08:00Z</dcterms:modified>
</cp:coreProperties>
</file>